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EF465" w14:textId="2833E0B5" w:rsidR="00BA00AB" w:rsidRDefault="001565B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CLERK</w:t>
      </w:r>
      <w:r>
        <w:rPr>
          <w:rFonts w:cs="Times New Roman"/>
          <w:szCs w:val="24"/>
        </w:rPr>
        <w:t xml:space="preserve">       (fl.1463-4)</w:t>
      </w:r>
    </w:p>
    <w:p w14:paraId="619AD1D7" w14:textId="3361E37D" w:rsidR="001565B8" w:rsidRDefault="001565B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Norwich. Bladesmith.</w:t>
      </w:r>
    </w:p>
    <w:p w14:paraId="1AFDF484" w14:textId="77777777" w:rsidR="001565B8" w:rsidRDefault="001565B8" w:rsidP="009139A6">
      <w:pPr>
        <w:pStyle w:val="NoSpacing"/>
        <w:rPr>
          <w:rFonts w:cs="Times New Roman"/>
          <w:szCs w:val="24"/>
        </w:rPr>
      </w:pPr>
    </w:p>
    <w:p w14:paraId="05B12E3C" w14:textId="77777777" w:rsidR="001565B8" w:rsidRDefault="001565B8" w:rsidP="009139A6">
      <w:pPr>
        <w:pStyle w:val="NoSpacing"/>
        <w:rPr>
          <w:rFonts w:cs="Times New Roman"/>
          <w:szCs w:val="24"/>
        </w:rPr>
      </w:pPr>
    </w:p>
    <w:p w14:paraId="45B31EAF" w14:textId="6005C6BB" w:rsidR="001565B8" w:rsidRDefault="001565B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1463-4</w:t>
      </w:r>
      <w:r>
        <w:rPr>
          <w:rFonts w:cs="Times New Roman"/>
          <w:szCs w:val="24"/>
        </w:rPr>
        <w:tab/>
        <w:t>He became a Freeman, He had been apprentice of William Swan.</w:t>
      </w:r>
    </w:p>
    <w:p w14:paraId="6CE7EA2F" w14:textId="37320604" w:rsidR="001565B8" w:rsidRDefault="001565B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(C.F.N. p.32)</w:t>
      </w:r>
    </w:p>
    <w:p w14:paraId="2E179C88" w14:textId="77777777" w:rsidR="001565B8" w:rsidRDefault="001565B8" w:rsidP="009139A6">
      <w:pPr>
        <w:pStyle w:val="NoSpacing"/>
        <w:rPr>
          <w:rFonts w:cs="Times New Roman"/>
          <w:szCs w:val="24"/>
        </w:rPr>
      </w:pPr>
    </w:p>
    <w:p w14:paraId="630E4231" w14:textId="77777777" w:rsidR="001565B8" w:rsidRDefault="001565B8" w:rsidP="009139A6">
      <w:pPr>
        <w:pStyle w:val="NoSpacing"/>
        <w:rPr>
          <w:rFonts w:cs="Times New Roman"/>
          <w:szCs w:val="24"/>
        </w:rPr>
      </w:pPr>
    </w:p>
    <w:p w14:paraId="7FC0754D" w14:textId="27ECB10A" w:rsidR="001565B8" w:rsidRPr="001565B8" w:rsidRDefault="001565B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October 2023</w:t>
      </w:r>
    </w:p>
    <w:sectPr w:rsidR="001565B8" w:rsidRPr="001565B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412BA" w14:textId="77777777" w:rsidR="001565B8" w:rsidRDefault="001565B8" w:rsidP="009139A6">
      <w:r>
        <w:separator/>
      </w:r>
    </w:p>
  </w:endnote>
  <w:endnote w:type="continuationSeparator" w:id="0">
    <w:p w14:paraId="73429F62" w14:textId="77777777" w:rsidR="001565B8" w:rsidRDefault="001565B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1522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FE31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C0D1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2B4D7" w14:textId="77777777" w:rsidR="001565B8" w:rsidRDefault="001565B8" w:rsidP="009139A6">
      <w:r>
        <w:separator/>
      </w:r>
    </w:p>
  </w:footnote>
  <w:footnote w:type="continuationSeparator" w:id="0">
    <w:p w14:paraId="3B8B1806" w14:textId="77777777" w:rsidR="001565B8" w:rsidRDefault="001565B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3BD3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9DD2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289A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5B8"/>
    <w:rsid w:val="000666E0"/>
    <w:rsid w:val="001565B8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691B6"/>
  <w15:chartTrackingRefBased/>
  <w15:docId w15:val="{9CD8726D-4A89-4F49-BAE2-570F07AA9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2023-10-13T12:06:00Z</dcterms:created>
  <dcterms:modified xsi:type="dcterms:W3CDTF">2023-10-13T12:09:00Z</dcterms:modified>
</cp:coreProperties>
</file>